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B19A6" w14:textId="7B5EE9CA" w:rsidR="00535962" w:rsidRPr="00F7167E" w:rsidRDefault="002A21BB" w:rsidP="002A21BB">
      <w:pPr>
        <w:tabs>
          <w:tab w:val="left" w:pos="2003"/>
        </w:tabs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692408BA" wp14:editId="7A54B60D">
            <wp:simplePos x="0" y="0"/>
            <wp:positionH relativeFrom="column">
              <wp:posOffset>-302481</wp:posOffset>
            </wp:positionH>
            <wp:positionV relativeFrom="paragraph">
              <wp:posOffset>-500933</wp:posOffset>
            </wp:positionV>
            <wp:extent cx="2682240" cy="822960"/>
            <wp:effectExtent l="0" t="0" r="3810" b="0"/>
            <wp:wrapNone/>
            <wp:docPr id="865639258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008B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36933E" wp14:editId="098CA777">
                <wp:simplePos x="0" y="0"/>
                <wp:positionH relativeFrom="column">
                  <wp:posOffset>6971309</wp:posOffset>
                </wp:positionH>
                <wp:positionV relativeFrom="paragraph">
                  <wp:posOffset>138379</wp:posOffset>
                </wp:positionV>
                <wp:extent cx="1752143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14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F5C40" w14:textId="62050859" w:rsidR="0026335F" w:rsidRPr="0026335F" w:rsidRDefault="001A79D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06961">
                                  <w:rPr>
                                    <w:rStyle w:val="Style5"/>
                                    <w:lang w:val="es-DO"/>
                                  </w:rPr>
                                  <w:t xml:space="preserve"> de abril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36933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48.9pt;margin-top:10.9pt;width:137.9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" filled="f" stroked="f">
                <v:textbox>
                  <w:txbxContent>
                    <w:p w14:paraId="7D8F5C40" w14:textId="62050859" w:rsidR="0026335F" w:rsidRPr="0026335F" w:rsidRDefault="001A79D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06961">
                            <w:rPr>
                              <w:rStyle w:val="Style5"/>
                              <w:lang w:val="es-DO"/>
                            </w:rPr>
                            <w:t xml:space="preserve"> de abril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1008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1B1759D" wp14:editId="040F5BE8">
                <wp:simplePos x="0" y="0"/>
                <wp:positionH relativeFrom="column">
                  <wp:posOffset>6667500</wp:posOffset>
                </wp:positionH>
                <wp:positionV relativeFrom="paragraph">
                  <wp:posOffset>-581025</wp:posOffset>
                </wp:positionV>
                <wp:extent cx="2228215" cy="701040"/>
                <wp:effectExtent l="0" t="0" r="1968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821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35011C" w14:textId="0F89F7AB" w:rsidR="00957FDA" w:rsidRPr="00535962" w:rsidRDefault="006C3805" w:rsidP="00957FDA">
                                <w:pPr>
                                  <w:jc w:val="center"/>
                                </w:pPr>
                                <w:r w:rsidRPr="006C3805">
                                  <w:rPr>
                                    <w:rStyle w:val="Style2"/>
                                  </w:rPr>
                                  <w:t>INAFOCAM-DAF-CM-2025-00</w:t>
                                </w:r>
                                <w:r w:rsidR="002D6930">
                                  <w:rPr>
                                    <w:rStyle w:val="Style2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4E2437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B1759D" id="Group 21" o:spid="_x0000_s1027" style="position:absolute;margin-left:525pt;margin-top:-45.75pt;width:175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A35011C" w14:textId="0F89F7AB" w:rsidR="00957FDA" w:rsidRPr="00535962" w:rsidRDefault="006C3805" w:rsidP="00957FDA">
                          <w:pPr>
                            <w:jc w:val="center"/>
                          </w:pPr>
                          <w:r w:rsidRPr="006C3805">
                            <w:rPr>
                              <w:rStyle w:val="Style2"/>
                            </w:rPr>
                            <w:t>INAFOCAM-DAF-CM-2025-00</w:t>
                          </w:r>
                          <w:r w:rsidR="002D6930">
                            <w:rPr>
                              <w:rStyle w:val="Style2"/>
                            </w:rPr>
                            <w:t>25</w:t>
                          </w:r>
                        </w:p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74E2437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93E62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FD7C09" wp14:editId="401012C5">
                <wp:simplePos x="0" y="0"/>
                <wp:positionH relativeFrom="column">
                  <wp:posOffset>2438400</wp:posOffset>
                </wp:positionH>
                <wp:positionV relativeFrom="paragraph">
                  <wp:posOffset>114300</wp:posOffset>
                </wp:positionV>
                <wp:extent cx="3714750" cy="279400"/>
                <wp:effectExtent l="0" t="0" r="0" b="635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7222F" w14:textId="68FF6CD4" w:rsidR="002E1412" w:rsidRPr="002E1412" w:rsidRDefault="001A79D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ED090F" w:rsidRPr="00ED090F">
                                  <w:rPr>
                                    <w:rStyle w:val="Style6"/>
                                  </w:rPr>
                                  <w:t>Instituto Nacional de Formación y capacitación del Magisterio (INAFOCAM)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7C09" id="Text Box 16" o:spid="_x0000_s1032" type="#_x0000_t202" style="position:absolute;margin-left:192pt;margin-top:9pt;width:292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" stroked="f">
                <v:textbox>
                  <w:txbxContent>
                    <w:p w14:paraId="5357222F" w14:textId="68FF6CD4" w:rsidR="002E1412" w:rsidRPr="002E1412" w:rsidRDefault="001A79D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ED090F" w:rsidRPr="00ED090F">
                            <w:rPr>
                              <w:rStyle w:val="Style6"/>
                            </w:rPr>
                            <w:t>Instituto Nacional de Formación y capacitación del Magisterio (INAFOCAM)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5A8C3032" wp14:editId="1E19F1A9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3E62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F9FECB" wp14:editId="115B5193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D050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9FECB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2F4D050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73F3CE51" w14:textId="0265CF49" w:rsidR="00535962" w:rsidRPr="00535962" w:rsidRDefault="00E93E62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14EF8B" wp14:editId="2D6C3DA2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0B6669" w14:textId="77777777" w:rsidR="00F7443C" w:rsidRPr="004767CC" w:rsidRDefault="001A79D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4EF8B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470B6669" w14:textId="77777777" w:rsidR="00F7443C" w:rsidRPr="004767CC" w:rsidRDefault="001A79D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3EF189" w14:textId="691966EF" w:rsidR="00535962" w:rsidRDefault="00E93E62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BB9301" wp14:editId="56F75234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E767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B9301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5EFE767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8C4F533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9F8E963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6FF9D09" w14:textId="22CE897D" w:rsidR="0037246F" w:rsidRPr="00131369" w:rsidRDefault="003B3C6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7738579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785C06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13238CE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2EBA226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5C7CFD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D7E65C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0513F70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327F1EF" w14:textId="77777777" w:rsidTr="00A24343">
        <w:trPr>
          <w:trHeight w:val="457"/>
          <w:jc w:val="center"/>
        </w:trPr>
        <w:tc>
          <w:tcPr>
            <w:tcW w:w="849" w:type="dxa"/>
          </w:tcPr>
          <w:p w14:paraId="0D1E61FF" w14:textId="53560B5E" w:rsidR="0037246F" w:rsidRDefault="004311E3" w:rsidP="00BB657B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5584" w:type="dxa"/>
          </w:tcPr>
          <w:p w14:paraId="61A21DBF" w14:textId="77777777" w:rsidR="0037246F" w:rsidRDefault="0037246F" w:rsidP="00BB657B">
            <w:pPr>
              <w:spacing w:after="0" w:line="240" w:lineRule="auto"/>
            </w:pPr>
          </w:p>
          <w:p w14:paraId="235C05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C46F75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8A7DD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109BF4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DFACB8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95F96C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585CA9F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658EFF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3CFB17F9" w14:textId="2DF03BD3" w:rsidR="0037246F" w:rsidRPr="00D90C2A" w:rsidRDefault="00ED090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proofErr w:type="gramStart"/>
            <w:r w:rsidR="002D6930" w:rsidRPr="00D90C2A">
              <w:rPr>
                <w:b/>
                <w:sz w:val="22"/>
                <w:szCs w:val="22"/>
              </w:rPr>
              <w:t>…</w:t>
            </w:r>
            <w:r w:rsidR="002D6930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.</w:t>
            </w:r>
            <w:proofErr w:type="gramEnd"/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07D3703F" w14:textId="6CE6815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2D6930" w:rsidRPr="00D90C2A">
              <w:rPr>
                <w:sz w:val="22"/>
                <w:szCs w:val="22"/>
              </w:rPr>
              <w:t>letras</w:t>
            </w:r>
            <w:r w:rsidR="002D6930"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8BB1646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C522D1C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5F7ABBA7" w14:textId="18955903" w:rsidR="0037246F" w:rsidRPr="00ED090F" w:rsidRDefault="0037246F" w:rsidP="00ED090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7DE14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237C140" w14:textId="31CA26F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283AE1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93D26" w14:textId="77777777" w:rsidR="001A79D4" w:rsidRDefault="001A79D4" w:rsidP="001007E7">
      <w:pPr>
        <w:spacing w:after="0" w:line="240" w:lineRule="auto"/>
      </w:pPr>
      <w:r>
        <w:separator/>
      </w:r>
    </w:p>
  </w:endnote>
  <w:endnote w:type="continuationSeparator" w:id="0">
    <w:p w14:paraId="5C7F6F27" w14:textId="77777777" w:rsidR="001A79D4" w:rsidRDefault="001A79D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9117A" w14:textId="737A7D6F" w:rsidR="001007E7" w:rsidRDefault="00AF1BA9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A04C233" wp14:editId="3B01AD15">
              <wp:simplePos x="0" y="0"/>
              <wp:positionH relativeFrom="margin">
                <wp:align>left</wp:align>
              </wp:positionH>
              <wp:positionV relativeFrom="paragraph">
                <wp:posOffset>53837</wp:posOffset>
              </wp:positionV>
              <wp:extent cx="1541145" cy="306705"/>
              <wp:effectExtent l="0" t="0" r="1905" b="1714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0ACB9B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31D1B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C478CEF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04C2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0;margin-top:4.25pt;width:121.35pt;height:24.15pt;z-index:-251653120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" filled="f" stroked="f">
              <v:textbox style="mso-fit-shape-to-text:t" inset="0,0,0,0">
                <w:txbxContent>
                  <w:p w14:paraId="5D0ACB9B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31D1B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C478CEF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  <w:p w14:paraId="4B705F0B" w14:textId="3C891F17" w:rsidR="001007E7" w:rsidRDefault="001007E7">
    <w:pPr>
      <w:pStyle w:val="Piedepgina"/>
      <w:rPr>
        <w:rFonts w:ascii="Arial Narrow" w:hAnsi="Arial Narrow"/>
        <w:sz w:val="12"/>
      </w:rPr>
    </w:pPr>
  </w:p>
  <w:p w14:paraId="30FB0E27" w14:textId="4111C1E3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F55F05B" wp14:editId="4EF2C28D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A5AA9E3" w14:textId="55FFEFAE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7355D" w14:textId="77777777" w:rsidR="001A79D4" w:rsidRDefault="001A79D4" w:rsidP="001007E7">
      <w:pPr>
        <w:spacing w:after="0" w:line="240" w:lineRule="auto"/>
      </w:pPr>
      <w:r>
        <w:separator/>
      </w:r>
    </w:p>
  </w:footnote>
  <w:footnote w:type="continuationSeparator" w:id="0">
    <w:p w14:paraId="6A463299" w14:textId="77777777" w:rsidR="001A79D4" w:rsidRDefault="001A79D4" w:rsidP="001007E7">
      <w:pPr>
        <w:spacing w:after="0" w:line="240" w:lineRule="auto"/>
      </w:pPr>
      <w:r>
        <w:continuationSeparator/>
      </w:r>
    </w:p>
  </w:footnote>
  <w:footnote w:id="1">
    <w:p w14:paraId="521E7FDA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71BA5DC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1008B"/>
    <w:rsid w:val="00034DD9"/>
    <w:rsid w:val="000543A1"/>
    <w:rsid w:val="00056CB6"/>
    <w:rsid w:val="000672B5"/>
    <w:rsid w:val="001007E7"/>
    <w:rsid w:val="001020C0"/>
    <w:rsid w:val="001051CC"/>
    <w:rsid w:val="00123B8D"/>
    <w:rsid w:val="00154A5C"/>
    <w:rsid w:val="00157600"/>
    <w:rsid w:val="00170EC5"/>
    <w:rsid w:val="00194FF2"/>
    <w:rsid w:val="001A79D4"/>
    <w:rsid w:val="001F73A7"/>
    <w:rsid w:val="00200073"/>
    <w:rsid w:val="0020353B"/>
    <w:rsid w:val="00253DBA"/>
    <w:rsid w:val="0026335F"/>
    <w:rsid w:val="002759E3"/>
    <w:rsid w:val="00283AE1"/>
    <w:rsid w:val="002860A4"/>
    <w:rsid w:val="0029435D"/>
    <w:rsid w:val="002971F5"/>
    <w:rsid w:val="002A21BB"/>
    <w:rsid w:val="002C4138"/>
    <w:rsid w:val="002C4A7E"/>
    <w:rsid w:val="002D6930"/>
    <w:rsid w:val="002E1412"/>
    <w:rsid w:val="00314023"/>
    <w:rsid w:val="0031441A"/>
    <w:rsid w:val="00351DE8"/>
    <w:rsid w:val="00362726"/>
    <w:rsid w:val="0037246F"/>
    <w:rsid w:val="00395300"/>
    <w:rsid w:val="003A4539"/>
    <w:rsid w:val="003B29C3"/>
    <w:rsid w:val="003B38E0"/>
    <w:rsid w:val="003B3C6E"/>
    <w:rsid w:val="003F2CD0"/>
    <w:rsid w:val="00403697"/>
    <w:rsid w:val="0042418F"/>
    <w:rsid w:val="0042490F"/>
    <w:rsid w:val="00427EC3"/>
    <w:rsid w:val="004311E3"/>
    <w:rsid w:val="00456FA3"/>
    <w:rsid w:val="00466B9C"/>
    <w:rsid w:val="00471698"/>
    <w:rsid w:val="004767CC"/>
    <w:rsid w:val="0049643D"/>
    <w:rsid w:val="004C4743"/>
    <w:rsid w:val="004E4F9F"/>
    <w:rsid w:val="004E61BB"/>
    <w:rsid w:val="004F53E3"/>
    <w:rsid w:val="004F736F"/>
    <w:rsid w:val="0050516F"/>
    <w:rsid w:val="00535962"/>
    <w:rsid w:val="005837B3"/>
    <w:rsid w:val="005B442B"/>
    <w:rsid w:val="005D0D63"/>
    <w:rsid w:val="00611A07"/>
    <w:rsid w:val="00613643"/>
    <w:rsid w:val="0062592A"/>
    <w:rsid w:val="006506D0"/>
    <w:rsid w:val="00651E48"/>
    <w:rsid w:val="006709BC"/>
    <w:rsid w:val="00672A18"/>
    <w:rsid w:val="006B60CA"/>
    <w:rsid w:val="006C3805"/>
    <w:rsid w:val="006C6802"/>
    <w:rsid w:val="00780880"/>
    <w:rsid w:val="00780C28"/>
    <w:rsid w:val="007B4164"/>
    <w:rsid w:val="007B6F6F"/>
    <w:rsid w:val="007D68EB"/>
    <w:rsid w:val="007D7BD2"/>
    <w:rsid w:val="00800E46"/>
    <w:rsid w:val="00810515"/>
    <w:rsid w:val="0082012C"/>
    <w:rsid w:val="0083342F"/>
    <w:rsid w:val="00854B4F"/>
    <w:rsid w:val="00860476"/>
    <w:rsid w:val="008B3AE5"/>
    <w:rsid w:val="008F2D8B"/>
    <w:rsid w:val="009002B4"/>
    <w:rsid w:val="00920344"/>
    <w:rsid w:val="00957FDA"/>
    <w:rsid w:val="00967635"/>
    <w:rsid w:val="009773D3"/>
    <w:rsid w:val="00993EA6"/>
    <w:rsid w:val="009A2AEC"/>
    <w:rsid w:val="009B0931"/>
    <w:rsid w:val="009B3FAD"/>
    <w:rsid w:val="009E0472"/>
    <w:rsid w:val="009E2429"/>
    <w:rsid w:val="00A0787E"/>
    <w:rsid w:val="00A16099"/>
    <w:rsid w:val="00A22EAF"/>
    <w:rsid w:val="00A24343"/>
    <w:rsid w:val="00A640BD"/>
    <w:rsid w:val="00A77AD3"/>
    <w:rsid w:val="00AA5FFF"/>
    <w:rsid w:val="00AB4966"/>
    <w:rsid w:val="00AC7631"/>
    <w:rsid w:val="00AD7919"/>
    <w:rsid w:val="00AE34A4"/>
    <w:rsid w:val="00AE7B2A"/>
    <w:rsid w:val="00AF0D2F"/>
    <w:rsid w:val="00AF1BA9"/>
    <w:rsid w:val="00B3101F"/>
    <w:rsid w:val="00B420BA"/>
    <w:rsid w:val="00B61D08"/>
    <w:rsid w:val="00B62EEF"/>
    <w:rsid w:val="00B6416D"/>
    <w:rsid w:val="00B65FAC"/>
    <w:rsid w:val="00B82170"/>
    <w:rsid w:val="00B9237C"/>
    <w:rsid w:val="00B97B51"/>
    <w:rsid w:val="00BC1D0C"/>
    <w:rsid w:val="00BC61BD"/>
    <w:rsid w:val="00BD5E68"/>
    <w:rsid w:val="00BE4FB0"/>
    <w:rsid w:val="00BF1AD5"/>
    <w:rsid w:val="00C27745"/>
    <w:rsid w:val="00C65EA6"/>
    <w:rsid w:val="00C66D08"/>
    <w:rsid w:val="00C9323A"/>
    <w:rsid w:val="00CA4661"/>
    <w:rsid w:val="00CA5122"/>
    <w:rsid w:val="00CC1065"/>
    <w:rsid w:val="00CE67A3"/>
    <w:rsid w:val="00D23829"/>
    <w:rsid w:val="00D24FA7"/>
    <w:rsid w:val="00D64696"/>
    <w:rsid w:val="00D90D49"/>
    <w:rsid w:val="00D9570E"/>
    <w:rsid w:val="00DC5D96"/>
    <w:rsid w:val="00DD4F3E"/>
    <w:rsid w:val="00E13E55"/>
    <w:rsid w:val="00E3360B"/>
    <w:rsid w:val="00E43A4C"/>
    <w:rsid w:val="00E93E62"/>
    <w:rsid w:val="00E96D05"/>
    <w:rsid w:val="00EA7406"/>
    <w:rsid w:val="00EB128A"/>
    <w:rsid w:val="00EB62C9"/>
    <w:rsid w:val="00ED090F"/>
    <w:rsid w:val="00EE4125"/>
    <w:rsid w:val="00F06961"/>
    <w:rsid w:val="00F116C5"/>
    <w:rsid w:val="00F225BF"/>
    <w:rsid w:val="00F25B99"/>
    <w:rsid w:val="00F4086F"/>
    <w:rsid w:val="00F53753"/>
    <w:rsid w:val="00F664D0"/>
    <w:rsid w:val="00F7167E"/>
    <w:rsid w:val="00F7443C"/>
    <w:rsid w:val="00F820AD"/>
    <w:rsid w:val="00FB72ED"/>
    <w:rsid w:val="00FC280C"/>
    <w:rsid w:val="00FC2870"/>
    <w:rsid w:val="00F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E7AA43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103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Alexandra Medina</cp:lastModifiedBy>
  <cp:revision>36</cp:revision>
  <cp:lastPrinted>2011-03-04T18:27:00Z</cp:lastPrinted>
  <dcterms:created xsi:type="dcterms:W3CDTF">2023-04-21T14:39:00Z</dcterms:created>
  <dcterms:modified xsi:type="dcterms:W3CDTF">2026-04-17T18:00:00Z</dcterms:modified>
</cp:coreProperties>
</file>